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</w:p>
    <w:p w:rsidR="006562EB" w:rsidRPr="006E13DF" w:rsidRDefault="009216CA" w:rsidP="00384E4B">
      <w:pPr>
        <w:rPr>
          <w:rFonts w:ascii="Arial" w:hAnsi="Arial" w:cs="Arial"/>
        </w:rPr>
      </w:pPr>
      <w:r w:rsidRPr="009216CA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CB0AE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year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month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week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day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Sunday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Monday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Tuesday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Wednesday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Thursday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Friday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Saturday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January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February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March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April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May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June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July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August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September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B0AEC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October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B0AEC" w:rsidRPr="00504A65" w:rsidTr="0091671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November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B0AEC" w:rsidRPr="00504A65" w:rsidTr="0091671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B0AEC" w:rsidRPr="009C3DEB" w:rsidRDefault="00CB0AEC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CB0AEC" w:rsidRPr="00CB0AEC" w:rsidRDefault="00CB0AEC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B0AEC">
              <w:rPr>
                <w:rFonts w:ascii="Times New Roman" w:hAnsi="Times New Roman"/>
                <w:color w:val="000000"/>
              </w:rPr>
              <w:t>December</w:t>
            </w:r>
          </w:p>
        </w:tc>
        <w:tc>
          <w:tcPr>
            <w:tcW w:w="6693" w:type="dxa"/>
          </w:tcPr>
          <w:p w:rsidR="00CB0AEC" w:rsidRPr="009C3DEB" w:rsidRDefault="00CB0AEC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AEC" w:rsidRDefault="00CB0AEC" w:rsidP="00814CB4">
      <w:r>
        <w:separator/>
      </w:r>
    </w:p>
  </w:endnote>
  <w:endnote w:type="continuationSeparator" w:id="1">
    <w:p w:rsidR="00CB0AEC" w:rsidRDefault="00CB0AEC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AEC" w:rsidRDefault="00CB0AEC" w:rsidP="00814CB4">
      <w:r>
        <w:separator/>
      </w:r>
    </w:p>
  </w:footnote>
  <w:footnote w:type="continuationSeparator" w:id="1">
    <w:p w:rsidR="00CB0AEC" w:rsidRDefault="00CB0AEC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CB0AEC">
      <w:rPr>
        <w:rFonts w:ascii="Times New Roman" w:hAnsi="Times New Roman"/>
        <w:color w:val="4F6228" w:themeColor="accent3" w:themeShade="80"/>
        <w:sz w:val="32"/>
        <w:szCs w:val="32"/>
      </w:rPr>
      <w:t>8 Calendar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174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6CA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B0AEC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ocabulary%20templates\USAlearns.vocabulary.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USAlearns.vocabulary. template</Template>
  <TotalTime>1</TotalTime>
  <Pages>1</Pages>
  <Words>72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 Rolston</cp:lastModifiedBy>
  <cp:revision>1</cp:revision>
  <cp:lastPrinted>2009-05-26T03:43:00Z</cp:lastPrinted>
  <dcterms:created xsi:type="dcterms:W3CDTF">2009-05-26T03:42:00Z</dcterms:created>
  <dcterms:modified xsi:type="dcterms:W3CDTF">2009-05-26T03:43:00Z</dcterms:modified>
</cp:coreProperties>
</file>